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7EF1B" w14:textId="77777777" w:rsidR="00AC3240" w:rsidRDefault="00AC3240" w:rsidP="00AC3240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14:paraId="276CA445" w14:textId="77777777" w:rsidR="00AC3240" w:rsidRPr="00CC1112" w:rsidRDefault="00AC3240" w:rsidP="00AC3240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0DE6AD28" w14:textId="77777777" w:rsidR="00AC3240" w:rsidRPr="00CC1112" w:rsidRDefault="00AC3240" w:rsidP="00AC324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658D92F3" w14:textId="77777777" w:rsidR="00AC3240" w:rsidRPr="00CC1112" w:rsidRDefault="00AC3240" w:rsidP="00AC3240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Pr="00CC1112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Y</w:t>
      </w:r>
      <w:r w:rsidRPr="00CC1112">
        <w:rPr>
          <w:rFonts w:ascii="Arial" w:hAnsi="Arial" w:cs="Arial"/>
          <w:b w:val="0"/>
          <w:sz w:val="32"/>
          <w:szCs w:val="32"/>
        </w:rPr>
        <w:t xml:space="preserve">ucca </w:t>
      </w:r>
      <w:r>
        <w:rPr>
          <w:rFonts w:ascii="Arial" w:hAnsi="Arial" w:cs="Arial"/>
          <w:b w:val="0"/>
          <w:sz w:val="32"/>
          <w:szCs w:val="32"/>
        </w:rPr>
        <w:t>Cover</w:t>
      </w:r>
    </w:p>
    <w:p w14:paraId="034B4FB2" w14:textId="77777777" w:rsidR="00AC3240" w:rsidRPr="00CC1112" w:rsidRDefault="00AC3240" w:rsidP="00AC3240">
      <w:pPr>
        <w:rPr>
          <w:rFonts w:cs="Arial"/>
        </w:rPr>
      </w:pPr>
      <w:r w:rsidRPr="00CC1112">
        <w:rPr>
          <w:rFonts w:cs="Arial"/>
        </w:rPr>
        <w:t xml:space="preserve">  </w:t>
      </w:r>
    </w:p>
    <w:p w14:paraId="7B3D03DA" w14:textId="77777777" w:rsidR="00AC3240" w:rsidRPr="00CC1112" w:rsidRDefault="00AC3240" w:rsidP="00AC3240">
      <w:pPr>
        <w:pStyle w:val="berschrift1"/>
        <w:rPr>
          <w:rFonts w:ascii="Arial" w:hAnsi="Arial" w:cs="Arial"/>
        </w:rPr>
      </w:pPr>
      <w:r w:rsidRPr="00CC1112">
        <w:rPr>
          <w:rFonts w:ascii="Arial" w:hAnsi="Arial" w:cs="Arial"/>
        </w:rPr>
        <w:t>Ausschreibungstext Warmwasserbetrieb</w:t>
      </w:r>
    </w:p>
    <w:p w14:paraId="6EC9B822" w14:textId="77777777" w:rsidR="00AC3240" w:rsidRPr="0006518A" w:rsidRDefault="00AC3240" w:rsidP="00AC3240">
      <w:pPr>
        <w:jc w:val="both"/>
        <w:rPr>
          <w:rFonts w:cs="Arial"/>
          <w:sz w:val="20"/>
        </w:rPr>
      </w:pPr>
      <w:r w:rsidRPr="0006518A">
        <w:rPr>
          <w:rFonts w:cs="Arial"/>
          <w:sz w:val="20"/>
        </w:rPr>
        <w:t>Design-Heizkörper Zehnder Yucca Cover aus horizontalen Präzisions-Stahlrohren und vertikalen Sammelrohren, die durch eine Strahlungsblende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verdeckt sind. Ohne sichtbare Schweißnähte, vollständig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verschweißt durch Kreuzloch-Schweißverfahren. Rohrpakete aus jeweils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5 Horizontalrohren asymmetrisch von den seitlich angeordneten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Sammlern abzweigend. Seitliches Einschieben von Handtüchern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zur Erwärmung oder Trocknung möglich. Sammelrohre Ø 30 mm,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Horizontalrohre Ø 20 mm.</w:t>
      </w:r>
    </w:p>
    <w:p w14:paraId="4BA9DD86" w14:textId="77777777" w:rsidR="00AC3240" w:rsidRPr="0006518A" w:rsidRDefault="00AC3240" w:rsidP="00AC3240">
      <w:pPr>
        <w:jc w:val="both"/>
        <w:rPr>
          <w:rFonts w:cs="Arial"/>
          <w:sz w:val="20"/>
        </w:rPr>
      </w:pPr>
      <w:r w:rsidRPr="0006518A">
        <w:rPr>
          <w:rFonts w:cs="Arial"/>
          <w:sz w:val="20"/>
        </w:rPr>
        <w:t>Wärmeleistung gemessen nach EN 442, mit CE-Kennzeichnung.</w:t>
      </w:r>
    </w:p>
    <w:p w14:paraId="4EA42A2E" w14:textId="50C18AFD" w:rsidR="00AC3240" w:rsidRDefault="00AC3240" w:rsidP="00AC3240">
      <w:pPr>
        <w:jc w:val="both"/>
        <w:rPr>
          <w:rFonts w:cs="Arial"/>
          <w:sz w:val="20"/>
        </w:rPr>
      </w:pPr>
      <w:r w:rsidRPr="0006518A">
        <w:rPr>
          <w:rFonts w:cs="Arial"/>
          <w:sz w:val="20"/>
        </w:rPr>
        <w:t>4 x ½" Anschlüsse an den Enden der Sammelrohre, unten zur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Montage der Anschluss-Armatur und oben für Entlüftung. Anschluss-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Armatur für Ein- und Zweirohrsysteme (Anschlussmaß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50 mm) mit voreingestelltem Ventil rechts, beidseitig anströmbar,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mit Zehnder Thermostat; mit Anschluss ½" Innengewinde für Heizstab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unten links (nachträglicher Einbau eines Heizstabs bei Abnahme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der Blende möglich). Heizkörper mit Pulverlackierung, standardmäßig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im Farbton RAL 9016, auf Wunsch in Sonderfarbe, kombinierbar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mit Blende lackiert, Chrom oder Edelstahl.</w:t>
      </w:r>
      <w:r w:rsidR="00553AB6">
        <w:rPr>
          <w:rFonts w:cs="Arial"/>
          <w:sz w:val="20"/>
        </w:rPr>
        <w:t xml:space="preserve"> Auf Anfrage auch in Sonderausführung verzinkt und lackiert möglich. </w:t>
      </w:r>
      <w:r w:rsidRPr="0006518A">
        <w:rPr>
          <w:rFonts w:cs="Arial"/>
          <w:sz w:val="20"/>
        </w:rPr>
        <w:t>Lieferung montagefertig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mit formschönen Wandkonsolen im Farbton des Heizkörpers.</w:t>
      </w:r>
    </w:p>
    <w:p w14:paraId="0AF31203" w14:textId="77777777" w:rsidR="00AC3240" w:rsidRPr="00CC1112" w:rsidRDefault="00AC3240" w:rsidP="00AC3240">
      <w:pPr>
        <w:rPr>
          <w:rFonts w:cs="Arial"/>
          <w:sz w:val="16"/>
          <w:szCs w:val="16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AC3240" w:rsidRPr="00CC1112" w14:paraId="76066598" w14:textId="77777777" w:rsidTr="005F28BE">
        <w:tc>
          <w:tcPr>
            <w:tcW w:w="5148" w:type="dxa"/>
          </w:tcPr>
          <w:p w14:paraId="2A06B4C3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Betriebsüberdruck</w:t>
            </w:r>
          </w:p>
        </w:tc>
        <w:tc>
          <w:tcPr>
            <w:tcW w:w="3780" w:type="dxa"/>
          </w:tcPr>
          <w:p w14:paraId="5E51751B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max. 12,0 bar</w:t>
            </w:r>
          </w:p>
        </w:tc>
      </w:tr>
      <w:tr w:rsidR="00AC3240" w:rsidRPr="00CC1112" w14:paraId="59248A14" w14:textId="77777777" w:rsidTr="005F28BE">
        <w:tc>
          <w:tcPr>
            <w:tcW w:w="5148" w:type="dxa"/>
          </w:tcPr>
          <w:p w14:paraId="6E7481C9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06A3E8BF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max. 110°C</w:t>
            </w:r>
          </w:p>
        </w:tc>
      </w:tr>
      <w:tr w:rsidR="00AC3240" w:rsidRPr="00CC1112" w14:paraId="4A41BC7F" w14:textId="77777777" w:rsidTr="005F28BE">
        <w:tc>
          <w:tcPr>
            <w:tcW w:w="5148" w:type="dxa"/>
          </w:tcPr>
          <w:p w14:paraId="69D1FEEC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382DA5E3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………….. mm</w:t>
            </w:r>
          </w:p>
        </w:tc>
      </w:tr>
      <w:tr w:rsidR="00AC3240" w:rsidRPr="00CC1112" w14:paraId="7CE2953A" w14:textId="77777777" w:rsidTr="005F28BE">
        <w:tc>
          <w:tcPr>
            <w:tcW w:w="5148" w:type="dxa"/>
          </w:tcPr>
          <w:p w14:paraId="56E93578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4BB5148F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………….. mm</w:t>
            </w:r>
          </w:p>
        </w:tc>
      </w:tr>
      <w:tr w:rsidR="00AC3240" w:rsidRPr="00CC1112" w14:paraId="12DD4019" w14:textId="77777777" w:rsidTr="005F28BE">
        <w:tc>
          <w:tcPr>
            <w:tcW w:w="5148" w:type="dxa"/>
          </w:tcPr>
          <w:p w14:paraId="1B83C5C3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29468EB3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………………..</w:t>
            </w:r>
          </w:p>
        </w:tc>
      </w:tr>
    </w:tbl>
    <w:p w14:paraId="4CF0B51B" w14:textId="77777777" w:rsidR="00AC3240" w:rsidRDefault="00AC3240" w:rsidP="00AC3240">
      <w:pPr>
        <w:rPr>
          <w:rFonts w:cs="Arial"/>
          <w:sz w:val="20"/>
        </w:rPr>
      </w:pPr>
    </w:p>
    <w:p w14:paraId="4960A539" w14:textId="77777777" w:rsidR="00AC3240" w:rsidRDefault="00AC3240" w:rsidP="00AC3240">
      <w:pPr>
        <w:rPr>
          <w:rFonts w:cs="Arial"/>
          <w:sz w:val="20"/>
        </w:rPr>
      </w:pPr>
    </w:p>
    <w:p w14:paraId="1BAF6270" w14:textId="77777777" w:rsidR="00AC3240" w:rsidRDefault="00AC3240" w:rsidP="00AC3240">
      <w:pPr>
        <w:rPr>
          <w:rFonts w:cs="Arial"/>
          <w:sz w:val="20"/>
        </w:rPr>
      </w:pPr>
    </w:p>
    <w:p w14:paraId="3260174A" w14:textId="77777777" w:rsidR="00AC3240" w:rsidRPr="00CC1112" w:rsidRDefault="00AC3240" w:rsidP="00AC3240">
      <w:pPr>
        <w:rPr>
          <w:rFonts w:cs="Arial"/>
          <w:sz w:val="20"/>
        </w:rPr>
      </w:pPr>
    </w:p>
    <w:p w14:paraId="2B6A38FE" w14:textId="77777777" w:rsidR="00AC3240" w:rsidRPr="00CC1112" w:rsidRDefault="00AC3240" w:rsidP="00AC3240">
      <w:pPr>
        <w:pStyle w:val="berschrift1"/>
        <w:rPr>
          <w:rFonts w:ascii="Arial" w:hAnsi="Arial" w:cs="Arial"/>
        </w:rPr>
      </w:pPr>
      <w:r w:rsidRPr="00CC1112">
        <w:rPr>
          <w:rFonts w:ascii="Arial" w:hAnsi="Arial" w:cs="Arial"/>
        </w:rPr>
        <w:t>Standard-Lieferumfang Warmwasserbetrieb</w:t>
      </w:r>
    </w:p>
    <w:p w14:paraId="25192A36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Pulver-Beschichtung nach DIN 55900, RAL 9016</w:t>
      </w:r>
    </w:p>
    <w:p w14:paraId="51752D76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4 x ½"-Anschlüsse für Vorlauf, Rücklauf, Entlüftung</w:t>
      </w:r>
    </w:p>
    <w:p w14:paraId="175DEB86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 xml:space="preserve">Anschluss-Armatur mit </w:t>
      </w:r>
      <w:r>
        <w:rPr>
          <w:rFonts w:cs="Arial"/>
          <w:sz w:val="20"/>
        </w:rPr>
        <w:t xml:space="preserve">Anschluss </w:t>
      </w:r>
      <w:r w:rsidRPr="00CC1112">
        <w:rPr>
          <w:rFonts w:cs="Arial"/>
          <w:sz w:val="20"/>
        </w:rPr>
        <w:t>für Heiz</w:t>
      </w:r>
      <w:r>
        <w:rPr>
          <w:rFonts w:cs="Arial"/>
          <w:sz w:val="20"/>
        </w:rPr>
        <w:t>stab</w:t>
      </w:r>
      <w:r w:rsidRPr="00CC1112">
        <w:rPr>
          <w:rFonts w:cs="Arial"/>
          <w:sz w:val="20"/>
        </w:rPr>
        <w:t>, verdeckt unter Blende, Zehnder Thermostat</w:t>
      </w:r>
    </w:p>
    <w:p w14:paraId="09213D7D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2 x ½" Entlüftungsventil</w:t>
      </w:r>
    </w:p>
    <w:p w14:paraId="5B4094AA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Montagezubehör im Farbton des Heizkörpers</w:t>
      </w:r>
    </w:p>
    <w:p w14:paraId="579416B2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Verpackung</w:t>
      </w:r>
    </w:p>
    <w:p w14:paraId="67379BCE" w14:textId="77777777" w:rsidR="00AC3240" w:rsidRDefault="00AC3240" w:rsidP="00AC3240">
      <w:pPr>
        <w:rPr>
          <w:rFonts w:cs="Arial"/>
          <w:sz w:val="16"/>
          <w:szCs w:val="16"/>
        </w:rPr>
      </w:pPr>
    </w:p>
    <w:p w14:paraId="5B611250" w14:textId="77777777" w:rsidR="00AC3240" w:rsidRDefault="00AC3240" w:rsidP="00AC3240">
      <w:pPr>
        <w:rPr>
          <w:rFonts w:cs="Arial"/>
          <w:sz w:val="16"/>
          <w:szCs w:val="16"/>
        </w:rPr>
      </w:pPr>
    </w:p>
    <w:p w14:paraId="36087728" w14:textId="77777777" w:rsidR="00AC3240" w:rsidRDefault="00AC3240" w:rsidP="00AC3240">
      <w:pPr>
        <w:rPr>
          <w:rFonts w:cs="Arial"/>
          <w:sz w:val="16"/>
          <w:szCs w:val="16"/>
        </w:rPr>
      </w:pPr>
    </w:p>
    <w:p w14:paraId="7DD0092D" w14:textId="77777777" w:rsidR="00AC3240" w:rsidRDefault="00AC3240" w:rsidP="00AC3240">
      <w:pPr>
        <w:rPr>
          <w:rFonts w:cs="Arial"/>
          <w:sz w:val="16"/>
          <w:szCs w:val="16"/>
        </w:rPr>
      </w:pPr>
    </w:p>
    <w:p w14:paraId="30FD06C6" w14:textId="77777777" w:rsidR="00AC3240" w:rsidRDefault="00AC3240" w:rsidP="00AC3240">
      <w:pPr>
        <w:rPr>
          <w:rFonts w:cs="Arial"/>
          <w:sz w:val="16"/>
          <w:szCs w:val="16"/>
        </w:rPr>
      </w:pPr>
    </w:p>
    <w:p w14:paraId="75F9A47B" w14:textId="77777777" w:rsidR="00AC3240" w:rsidRDefault="00AC3240" w:rsidP="00AC3240">
      <w:pPr>
        <w:rPr>
          <w:rFonts w:cs="Arial"/>
          <w:sz w:val="16"/>
          <w:szCs w:val="16"/>
        </w:rPr>
      </w:pPr>
    </w:p>
    <w:p w14:paraId="0527F8A0" w14:textId="77777777" w:rsidR="00AC3240" w:rsidRDefault="00AC3240" w:rsidP="00AC3240">
      <w:pPr>
        <w:rPr>
          <w:rFonts w:cs="Arial"/>
          <w:sz w:val="16"/>
          <w:szCs w:val="16"/>
        </w:rPr>
      </w:pPr>
    </w:p>
    <w:p w14:paraId="6979C201" w14:textId="77777777" w:rsidR="00AC3240" w:rsidRDefault="00AC3240" w:rsidP="00AC3240">
      <w:pPr>
        <w:rPr>
          <w:rFonts w:cs="Arial"/>
          <w:sz w:val="16"/>
          <w:szCs w:val="16"/>
        </w:rPr>
      </w:pPr>
    </w:p>
    <w:p w14:paraId="7F147CD2" w14:textId="77777777" w:rsidR="00AC3240" w:rsidRDefault="00AC3240" w:rsidP="00AC3240">
      <w:pPr>
        <w:rPr>
          <w:rFonts w:cs="Arial"/>
          <w:sz w:val="16"/>
          <w:szCs w:val="16"/>
        </w:rPr>
      </w:pPr>
    </w:p>
    <w:p w14:paraId="50058A09" w14:textId="77777777" w:rsidR="00AC3240" w:rsidRDefault="00AC3240" w:rsidP="00AC3240">
      <w:pPr>
        <w:rPr>
          <w:rFonts w:cs="Arial"/>
          <w:sz w:val="16"/>
          <w:szCs w:val="16"/>
        </w:rPr>
      </w:pPr>
    </w:p>
    <w:p w14:paraId="7F8D5DF2" w14:textId="77777777" w:rsidR="00AC3240" w:rsidRDefault="00AC3240" w:rsidP="00AC3240">
      <w:pPr>
        <w:rPr>
          <w:rFonts w:cs="Arial"/>
          <w:sz w:val="16"/>
          <w:szCs w:val="16"/>
        </w:rPr>
      </w:pPr>
    </w:p>
    <w:p w14:paraId="6D5A1595" w14:textId="77777777" w:rsidR="00AC3240" w:rsidRDefault="00AC3240" w:rsidP="00AC3240">
      <w:pPr>
        <w:rPr>
          <w:rFonts w:cs="Arial"/>
          <w:sz w:val="16"/>
          <w:szCs w:val="16"/>
        </w:rPr>
      </w:pPr>
    </w:p>
    <w:p w14:paraId="33FADAF5" w14:textId="77777777" w:rsidR="00AC3240" w:rsidRDefault="00AC3240" w:rsidP="00AC3240">
      <w:pPr>
        <w:rPr>
          <w:rFonts w:cs="Arial"/>
          <w:sz w:val="16"/>
          <w:szCs w:val="16"/>
        </w:rPr>
      </w:pPr>
    </w:p>
    <w:p w14:paraId="39AEBD26" w14:textId="77777777" w:rsidR="00AC3240" w:rsidRDefault="00AC3240" w:rsidP="00AC3240">
      <w:pPr>
        <w:rPr>
          <w:rFonts w:cs="Arial"/>
          <w:sz w:val="16"/>
          <w:szCs w:val="16"/>
        </w:rPr>
      </w:pPr>
    </w:p>
    <w:p w14:paraId="7F9B33F7" w14:textId="77777777" w:rsidR="00AC3240" w:rsidRDefault="00AC3240" w:rsidP="00AC3240">
      <w:pPr>
        <w:rPr>
          <w:rFonts w:cs="Arial"/>
          <w:sz w:val="16"/>
          <w:szCs w:val="16"/>
        </w:rPr>
      </w:pPr>
    </w:p>
    <w:p w14:paraId="002590C8" w14:textId="77777777" w:rsidR="00AC3240" w:rsidRDefault="00AC3240" w:rsidP="00AC3240">
      <w:pPr>
        <w:rPr>
          <w:rFonts w:cs="Arial"/>
          <w:sz w:val="16"/>
          <w:szCs w:val="16"/>
        </w:rPr>
      </w:pPr>
    </w:p>
    <w:p w14:paraId="3C2FFA7C" w14:textId="77777777" w:rsidR="00AC3240" w:rsidRDefault="00AC3240" w:rsidP="00AC3240">
      <w:pPr>
        <w:rPr>
          <w:rFonts w:cs="Arial"/>
          <w:sz w:val="16"/>
          <w:szCs w:val="16"/>
        </w:rPr>
      </w:pPr>
    </w:p>
    <w:p w14:paraId="17A938DF" w14:textId="77777777" w:rsidR="00AC3240" w:rsidRDefault="00AC3240" w:rsidP="00AC3240">
      <w:pPr>
        <w:rPr>
          <w:rFonts w:cs="Arial"/>
          <w:sz w:val="16"/>
          <w:szCs w:val="16"/>
        </w:rPr>
      </w:pPr>
    </w:p>
    <w:p w14:paraId="51F7925C" w14:textId="77777777" w:rsidR="00AC3240" w:rsidRDefault="00AC3240" w:rsidP="00AC3240">
      <w:pPr>
        <w:rPr>
          <w:rFonts w:cs="Arial"/>
          <w:sz w:val="16"/>
          <w:szCs w:val="16"/>
        </w:rPr>
      </w:pPr>
    </w:p>
    <w:p w14:paraId="03E14B05" w14:textId="77777777" w:rsidR="00AC3240" w:rsidRDefault="00AC3240" w:rsidP="00AC3240">
      <w:pPr>
        <w:rPr>
          <w:rFonts w:cs="Arial"/>
          <w:sz w:val="16"/>
          <w:szCs w:val="16"/>
        </w:rPr>
      </w:pPr>
    </w:p>
    <w:p w14:paraId="7507ABEC" w14:textId="77777777" w:rsidR="00AC3240" w:rsidRDefault="00AC3240" w:rsidP="00AC3240">
      <w:pPr>
        <w:rPr>
          <w:rFonts w:cs="Arial"/>
          <w:sz w:val="16"/>
          <w:szCs w:val="16"/>
        </w:rPr>
      </w:pPr>
    </w:p>
    <w:p w14:paraId="425B63E9" w14:textId="77777777" w:rsidR="00AC3240" w:rsidRDefault="00AC3240" w:rsidP="00AC3240">
      <w:pPr>
        <w:rPr>
          <w:rFonts w:cs="Arial"/>
          <w:sz w:val="16"/>
          <w:szCs w:val="16"/>
        </w:rPr>
      </w:pPr>
    </w:p>
    <w:p w14:paraId="4714C021" w14:textId="77777777" w:rsidR="00AC3240" w:rsidRPr="00CC1112" w:rsidRDefault="00AC3240" w:rsidP="00AC3240">
      <w:pPr>
        <w:tabs>
          <w:tab w:val="left" w:pos="5148"/>
        </w:tabs>
        <w:rPr>
          <w:rFonts w:cs="Arial"/>
          <w:sz w:val="20"/>
        </w:rPr>
      </w:pPr>
      <w:r w:rsidRPr="00CC1112">
        <w:rPr>
          <w:rFonts w:cs="Arial"/>
          <w:sz w:val="20"/>
        </w:rPr>
        <w:tab/>
      </w:r>
    </w:p>
    <w:p w14:paraId="021B8DB4" w14:textId="77777777" w:rsidR="00AC3240" w:rsidRPr="00CC1112" w:rsidRDefault="00AC3240" w:rsidP="00AC3240">
      <w:pPr>
        <w:pStyle w:val="berschrift1"/>
        <w:rPr>
          <w:rFonts w:ascii="Arial" w:hAnsi="Arial" w:cs="Arial"/>
        </w:rPr>
      </w:pPr>
      <w:r w:rsidRPr="00CC1112">
        <w:rPr>
          <w:rFonts w:ascii="Arial" w:hAnsi="Arial" w:cs="Arial"/>
        </w:rPr>
        <w:lastRenderedPageBreak/>
        <w:t>Ausschreibungstext Elektrobetrieb</w:t>
      </w:r>
    </w:p>
    <w:p w14:paraId="7617F274" w14:textId="77777777" w:rsidR="00AC3240" w:rsidRPr="0006518A" w:rsidRDefault="00AC3240" w:rsidP="00AC3240">
      <w:pPr>
        <w:jc w:val="both"/>
        <w:rPr>
          <w:rFonts w:cs="Arial"/>
          <w:sz w:val="20"/>
        </w:rPr>
      </w:pPr>
      <w:r w:rsidRPr="0006518A">
        <w:rPr>
          <w:rFonts w:cs="Arial"/>
          <w:sz w:val="20"/>
        </w:rPr>
        <w:t>Design-Heizkörper Zehnder Yucca Cover, rein elektrisch, aus horizontalen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Präzisions-Stahlrohren und vertikalen Sammelrohren, die durch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eine Strahlungsblende verdeckt sind. Ohne sichtbare Schweißnähte,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vollständig verschweißt durch Kreuzloch-Schweißverfahren. Rohrpakete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aus jeweils 5 Horizontalrohren asymmetrisch von den seitlich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angeordneten Sammlern abzweigend. Seitliches Einschieben von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Handtüchern zur Erwärmung oder Trocknung möglich. Sammelrohre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Ø 30 mm, Horizontalrohre Ø 20 mm.</w:t>
      </w:r>
    </w:p>
    <w:p w14:paraId="0FBD3199" w14:textId="77777777" w:rsidR="00AC3240" w:rsidRPr="00483C37" w:rsidRDefault="00AC3240" w:rsidP="00AC3240">
      <w:pPr>
        <w:jc w:val="both"/>
        <w:rPr>
          <w:rFonts w:cs="Arial"/>
          <w:sz w:val="20"/>
        </w:rPr>
      </w:pPr>
      <w:r w:rsidRPr="00663548">
        <w:rPr>
          <w:rFonts w:cs="Arial"/>
          <w:sz w:val="20"/>
        </w:rPr>
        <w:t>Heizstab RACY-C im linken Sammelrohr unten eingebaut</w:t>
      </w:r>
      <w:r w:rsidRPr="00483C37">
        <w:rPr>
          <w:rFonts w:cs="Arial"/>
          <w:sz w:val="20"/>
        </w:rPr>
        <w:t>, Schutzart IP</w:t>
      </w:r>
      <w:r>
        <w:rPr>
          <w:rFonts w:cs="Arial"/>
          <w:sz w:val="20"/>
        </w:rPr>
        <w:t>4</w:t>
      </w:r>
      <w:r w:rsidRPr="00483C37">
        <w:rPr>
          <w:rFonts w:cs="Arial"/>
          <w:sz w:val="20"/>
        </w:rPr>
        <w:t>4 (spritzwassergeschützt), für Netzanschluss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230 V.</w:t>
      </w:r>
      <w:r>
        <w:rPr>
          <w:rFonts w:cs="Arial"/>
          <w:sz w:val="20"/>
        </w:rPr>
        <w:t xml:space="preserve"> </w:t>
      </w:r>
      <w:r w:rsidRPr="00663548">
        <w:rPr>
          <w:rFonts w:cs="Arial"/>
          <w:sz w:val="20"/>
        </w:rPr>
        <w:t xml:space="preserve">Mit Anschlusskabel 1,2 m lang, mit Konturenstecker. </w:t>
      </w:r>
      <w:r w:rsidRPr="00483C37">
        <w:rPr>
          <w:rFonts w:cs="Arial"/>
          <w:sz w:val="20"/>
        </w:rPr>
        <w:t xml:space="preserve"> Separates, batteriebetriebenes Funksteuergerät Modell </w:t>
      </w:r>
      <w:r>
        <w:rPr>
          <w:rFonts w:cs="Arial"/>
          <w:sz w:val="20"/>
        </w:rPr>
        <w:t>2</w:t>
      </w:r>
      <w:r w:rsidRPr="00483C37">
        <w:rPr>
          <w:rFonts w:cs="Arial"/>
          <w:sz w:val="20"/>
        </w:rPr>
        <w:t xml:space="preserve"> zur Regelung der Raumtemperatur</w:t>
      </w:r>
      <w:r>
        <w:rPr>
          <w:rFonts w:cs="Arial"/>
          <w:sz w:val="20"/>
        </w:rPr>
        <w:t>.</w:t>
      </w:r>
    </w:p>
    <w:p w14:paraId="682482E3" w14:textId="77777777" w:rsidR="00AC3240" w:rsidRDefault="00AC3240" w:rsidP="00AC3240">
      <w:pPr>
        <w:jc w:val="both"/>
        <w:rPr>
          <w:rFonts w:cs="Arial"/>
          <w:sz w:val="20"/>
        </w:rPr>
      </w:pPr>
      <w:r w:rsidRPr="0006518A">
        <w:rPr>
          <w:rFonts w:cs="Arial"/>
          <w:sz w:val="20"/>
        </w:rPr>
        <w:t>Heizkörper mit Pulverlackierung, standardmäßig im Farbton RAL 9016,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 xml:space="preserve">auf Wunsch in Sonderfarbe, kombinierbar mit Blende lackiert, </w:t>
      </w:r>
      <w:r>
        <w:rPr>
          <w:rFonts w:cs="Arial"/>
          <w:sz w:val="20"/>
        </w:rPr>
        <w:t>C</w:t>
      </w:r>
      <w:r w:rsidRPr="0006518A">
        <w:rPr>
          <w:rFonts w:cs="Arial"/>
          <w:sz w:val="20"/>
        </w:rPr>
        <w:t>hrom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oder Edelstahl. Lieferung montagefertig mit formschönen Wandkonsolen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im Farbton des Heizkörpers.</w:t>
      </w:r>
    </w:p>
    <w:p w14:paraId="5BBE232B" w14:textId="77777777" w:rsidR="00AC3240" w:rsidRPr="00CC1112" w:rsidRDefault="00AC3240" w:rsidP="00AC3240">
      <w:pPr>
        <w:jc w:val="both"/>
        <w:rPr>
          <w:rFonts w:cs="Arial"/>
          <w:sz w:val="16"/>
          <w:szCs w:val="16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AC3240" w:rsidRPr="00CC1112" w14:paraId="32641287" w14:textId="77777777" w:rsidTr="005F28BE">
        <w:tc>
          <w:tcPr>
            <w:tcW w:w="5148" w:type="dxa"/>
          </w:tcPr>
          <w:p w14:paraId="28580742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14:paraId="541B3243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……..……Watt</w:t>
            </w:r>
          </w:p>
        </w:tc>
      </w:tr>
      <w:tr w:rsidR="00AC3240" w:rsidRPr="00CC1112" w14:paraId="14699E43" w14:textId="77777777" w:rsidTr="005F28BE">
        <w:tc>
          <w:tcPr>
            <w:tcW w:w="5148" w:type="dxa"/>
          </w:tcPr>
          <w:p w14:paraId="442784E2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3B21A2A6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………….. mm</w:t>
            </w:r>
          </w:p>
        </w:tc>
      </w:tr>
      <w:tr w:rsidR="00AC3240" w:rsidRPr="00CC1112" w14:paraId="4BB753B2" w14:textId="77777777" w:rsidTr="005F28BE">
        <w:tc>
          <w:tcPr>
            <w:tcW w:w="5148" w:type="dxa"/>
          </w:tcPr>
          <w:p w14:paraId="32E92FA8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36D6062A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………….. mm</w:t>
            </w:r>
          </w:p>
        </w:tc>
      </w:tr>
      <w:tr w:rsidR="00AC3240" w:rsidRPr="00CC1112" w14:paraId="4DAAE4B6" w14:textId="77777777" w:rsidTr="005F28BE">
        <w:tc>
          <w:tcPr>
            <w:tcW w:w="5148" w:type="dxa"/>
          </w:tcPr>
          <w:p w14:paraId="5312B6B8" w14:textId="77777777" w:rsidR="00AC3240" w:rsidRPr="00CC1112" w:rsidRDefault="00AC3240" w:rsidP="005F28BE">
            <w:pPr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0FF88FA2" w14:textId="77777777" w:rsidR="00AC3240" w:rsidRPr="00CC1112" w:rsidRDefault="00AC3240" w:rsidP="005F28BE">
            <w:pPr>
              <w:jc w:val="right"/>
              <w:rPr>
                <w:rFonts w:cs="Arial"/>
                <w:sz w:val="20"/>
              </w:rPr>
            </w:pPr>
            <w:r w:rsidRPr="00CC1112">
              <w:rPr>
                <w:rFonts w:cs="Arial"/>
                <w:sz w:val="20"/>
              </w:rPr>
              <w:t>………………..</w:t>
            </w:r>
          </w:p>
        </w:tc>
      </w:tr>
    </w:tbl>
    <w:p w14:paraId="3014F010" w14:textId="77777777" w:rsidR="00AC3240" w:rsidRDefault="00AC3240" w:rsidP="00AC3240">
      <w:pPr>
        <w:pStyle w:val="berschrift1"/>
        <w:rPr>
          <w:rFonts w:ascii="Arial" w:hAnsi="Arial" w:cs="Arial"/>
          <w:sz w:val="16"/>
          <w:szCs w:val="16"/>
        </w:rPr>
      </w:pPr>
    </w:p>
    <w:p w14:paraId="2E4A5667" w14:textId="77777777" w:rsidR="00AC3240" w:rsidRDefault="00AC3240" w:rsidP="00AC3240"/>
    <w:p w14:paraId="74E176EB" w14:textId="77777777" w:rsidR="00AC3240" w:rsidRDefault="00AC3240" w:rsidP="00AC3240"/>
    <w:p w14:paraId="089C1CD8" w14:textId="77777777" w:rsidR="00AC3240" w:rsidRPr="005F28BE" w:rsidRDefault="00AC3240" w:rsidP="00AC3240">
      <w:pPr>
        <w:rPr>
          <w:rFonts w:ascii="Times New Roman" w:hAnsi="Times New Roman"/>
          <w:szCs w:val="24"/>
        </w:rPr>
      </w:pPr>
    </w:p>
    <w:p w14:paraId="680B4D87" w14:textId="77777777" w:rsidR="00AC3240" w:rsidRPr="00CC1112" w:rsidRDefault="00AC3240" w:rsidP="00AC3240">
      <w:pPr>
        <w:pStyle w:val="berschrift1"/>
        <w:rPr>
          <w:rFonts w:ascii="Arial" w:hAnsi="Arial" w:cs="Arial"/>
        </w:rPr>
      </w:pPr>
      <w:r w:rsidRPr="00CC1112">
        <w:rPr>
          <w:rFonts w:ascii="Arial" w:hAnsi="Arial" w:cs="Arial"/>
        </w:rPr>
        <w:t>Standard-Lieferumfang Elektrobetrieb</w:t>
      </w:r>
    </w:p>
    <w:p w14:paraId="14AA23B0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Pulver-Beschichtung nach DIN 55900, RAL 9016</w:t>
      </w:r>
    </w:p>
    <w:p w14:paraId="5E27E323" w14:textId="77777777" w:rsidR="00AC3240" w:rsidRPr="0006518A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06518A">
        <w:rPr>
          <w:rFonts w:cs="Arial"/>
          <w:sz w:val="20"/>
        </w:rPr>
        <w:t>Gefüllt mit nicht brennbarer Wärmeträgerflüssigkeit,</w:t>
      </w:r>
      <w:r>
        <w:rPr>
          <w:rFonts w:cs="Arial"/>
          <w:sz w:val="20"/>
        </w:rPr>
        <w:t xml:space="preserve"> </w:t>
      </w:r>
      <w:r w:rsidRPr="0006518A">
        <w:rPr>
          <w:rFonts w:cs="Arial"/>
          <w:sz w:val="20"/>
        </w:rPr>
        <w:t>frostsicher bis -10 °C</w:t>
      </w:r>
    </w:p>
    <w:p w14:paraId="3B41AB81" w14:textId="77777777" w:rsidR="00AC3240" w:rsidRDefault="00AC3240" w:rsidP="00AC324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474B2">
        <w:rPr>
          <w:rFonts w:ascii="Arial" w:hAnsi="Arial" w:cs="Arial"/>
          <w:sz w:val="20"/>
          <w:szCs w:val="20"/>
        </w:rPr>
        <w:t>Heizstab RACY-C eingebaut im linken Sammelrohr, mit Funksteuergerät inkl. Batterie, mit wählbaren Betriebsarten: Manuell (über Raumtemperatur), Wochenprogramm, Timer, Aus</w:t>
      </w:r>
    </w:p>
    <w:p w14:paraId="615D3C04" w14:textId="77777777" w:rsidR="00AC3240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Heizstabs</w:t>
      </w:r>
      <w:r w:rsidRPr="00C3676E">
        <w:rPr>
          <w:rFonts w:cs="Arial"/>
          <w:sz w:val="20"/>
        </w:rPr>
        <w:t xml:space="preserve"> im Farbton des Heizkörpers</w:t>
      </w:r>
    </w:p>
    <w:p w14:paraId="50D46295" w14:textId="77777777" w:rsidR="00AC3240" w:rsidRPr="00F3524D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Funksteuergeräts in Weiß, bei Ausführung verchromt in Chrom</w:t>
      </w:r>
    </w:p>
    <w:p w14:paraId="7ED6D500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Montagezubehör im Farbton des Heizkörpers</w:t>
      </w:r>
    </w:p>
    <w:p w14:paraId="12B67044" w14:textId="77777777" w:rsidR="00AC3240" w:rsidRPr="00CC1112" w:rsidRDefault="00AC3240" w:rsidP="00AC3240">
      <w:pPr>
        <w:numPr>
          <w:ilvl w:val="0"/>
          <w:numId w:val="1"/>
        </w:numPr>
        <w:rPr>
          <w:rFonts w:cs="Arial"/>
          <w:sz w:val="20"/>
        </w:rPr>
      </w:pPr>
      <w:r w:rsidRPr="00CC1112">
        <w:rPr>
          <w:rFonts w:cs="Arial"/>
          <w:sz w:val="20"/>
        </w:rPr>
        <w:t>Verpackung</w:t>
      </w:r>
    </w:p>
    <w:p w14:paraId="7BFD9F91" w14:textId="77777777" w:rsidR="008A543F" w:rsidRPr="00F5142F" w:rsidRDefault="008A543F" w:rsidP="00370C6E">
      <w:pPr>
        <w:spacing w:line="200" w:lineRule="exact"/>
        <w:rPr>
          <w:sz w:val="21"/>
          <w:lang w:val="en-US"/>
        </w:rPr>
      </w:pPr>
    </w:p>
    <w:sectPr w:rsidR="008A543F" w:rsidRPr="00F5142F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45C6" w14:textId="77777777" w:rsidR="00536214" w:rsidRDefault="00536214">
      <w:r>
        <w:separator/>
      </w:r>
    </w:p>
  </w:endnote>
  <w:endnote w:type="continuationSeparator" w:id="0">
    <w:p w14:paraId="5D92B94D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B2A6" w14:textId="77777777" w:rsidR="008A543F" w:rsidRPr="00BD4ED5" w:rsidRDefault="00AC3240" w:rsidP="008A543F">
    <w:pPr>
      <w:pStyle w:val="Fuzeile"/>
      <w:tabs>
        <w:tab w:val="clear" w:pos="4536"/>
        <w:tab w:val="clear" w:pos="9072"/>
      </w:tabs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38D3C152" wp14:editId="2EAC3923">
              <wp:simplePos x="0" y="0"/>
              <wp:positionH relativeFrom="page">
                <wp:align>right</wp:align>
              </wp:positionH>
              <wp:positionV relativeFrom="page">
                <wp:posOffset>9883775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5E36A" w14:textId="77777777" w:rsidR="00AC3240" w:rsidRPr="00536214" w:rsidRDefault="00AC3240" w:rsidP="00AC3240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7AB218AB" w14:textId="77777777" w:rsidR="00AC3240" w:rsidRPr="00536214" w:rsidRDefault="00AC3240" w:rsidP="00AC3240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1D695D0C" w14:textId="77777777" w:rsidR="00AC3240" w:rsidRPr="00536214" w:rsidRDefault="00AC3240" w:rsidP="00AC3240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1DD296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458.8pt;margin-top:778.25pt;width:510pt;height:54.75pt;z-index:-251653632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" filled="f" stroked="f">
              <v:textbox inset="0,0,0,0">
                <w:txbxContent>
                  <w:p w:rsidR="00AC3240" w:rsidRPr="00536214" w:rsidRDefault="00AC3240" w:rsidP="00AC3240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C3240" w:rsidRPr="00536214" w:rsidRDefault="00AC3240" w:rsidP="00AC3240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C3240" w:rsidRPr="00536214" w:rsidRDefault="00AC3240" w:rsidP="00AC3240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0066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58EBF278" wp14:editId="6EC1B83D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6FBE5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14:paraId="12FA5DEE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14:paraId="29F22FDB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1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66BA" w14:textId="77777777" w:rsidR="00536214" w:rsidRDefault="00536214">
      <w:r>
        <w:separator/>
      </w:r>
    </w:p>
  </w:footnote>
  <w:footnote w:type="continuationSeparator" w:id="0">
    <w:p w14:paraId="1D246F10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5C13E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3FD3603C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2B1FA92D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78A9F2D8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3A1D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2018BF18" wp14:editId="7067CB37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14160"/>
    <w:rsid w:val="002C4E1A"/>
    <w:rsid w:val="00323621"/>
    <w:rsid w:val="00370C6E"/>
    <w:rsid w:val="00496A37"/>
    <w:rsid w:val="004E0200"/>
    <w:rsid w:val="00536214"/>
    <w:rsid w:val="00553AB6"/>
    <w:rsid w:val="005629C2"/>
    <w:rsid w:val="00692443"/>
    <w:rsid w:val="006960D0"/>
    <w:rsid w:val="006C0897"/>
    <w:rsid w:val="0078132F"/>
    <w:rsid w:val="008A543F"/>
    <w:rsid w:val="009A5F53"/>
    <w:rsid w:val="009B490B"/>
    <w:rsid w:val="009C50B4"/>
    <w:rsid w:val="00AC3240"/>
    <w:rsid w:val="00AD5F9D"/>
    <w:rsid w:val="00B065F3"/>
    <w:rsid w:val="00B7644B"/>
    <w:rsid w:val="00B87C12"/>
    <w:rsid w:val="00C56ECE"/>
    <w:rsid w:val="00D35676"/>
    <w:rsid w:val="00D44AD4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774C58C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AC3240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7F7DAC-941C-43F6-8267-1D05AC69D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2A7120-8D5E-40C6-9412-42A552C5A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37519-8380-4E4E-B27A-64B82B549C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2</Pages>
  <Words>401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Frammelsberger, Marco (ZGDE)</dc:creator>
  <cp:lastModifiedBy>Frammelsberger, Marco (ZGDE)</cp:lastModifiedBy>
  <cp:revision>5</cp:revision>
  <cp:lastPrinted>2010-11-26T10:15:00Z</cp:lastPrinted>
  <dcterms:created xsi:type="dcterms:W3CDTF">2020-07-13T06:56:00Z</dcterms:created>
  <dcterms:modified xsi:type="dcterms:W3CDTF">2022-04-21T09:56:00Z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